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810C0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PYDDRE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577440F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St.Columb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Cornwall. Chaplain.</w:t>
      </w:r>
    </w:p>
    <w:p w14:paraId="1B7AB0AB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D852F5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F35BBF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Kyllygrewe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junior(q.v.), brought a plaint of trespass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him</w:t>
      </w:r>
      <w:proofErr w:type="gramEnd"/>
    </w:p>
    <w:p w14:paraId="10136098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Person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Reskenys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26D4F28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828441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187979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F8D1D9" w14:textId="77777777" w:rsidR="00B04724" w:rsidRDefault="00B04724" w:rsidP="00B047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May 2021</w:t>
      </w:r>
    </w:p>
    <w:p w14:paraId="54E836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9CC4" w14:textId="77777777" w:rsidR="00B04724" w:rsidRDefault="00B04724" w:rsidP="009139A6">
      <w:r>
        <w:separator/>
      </w:r>
    </w:p>
  </w:endnote>
  <w:endnote w:type="continuationSeparator" w:id="0">
    <w:p w14:paraId="270B1DC0" w14:textId="77777777" w:rsidR="00B04724" w:rsidRDefault="00B047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92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8C4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6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D776" w14:textId="77777777" w:rsidR="00B04724" w:rsidRDefault="00B04724" w:rsidP="009139A6">
      <w:r>
        <w:separator/>
      </w:r>
    </w:p>
  </w:footnote>
  <w:footnote w:type="continuationSeparator" w:id="0">
    <w:p w14:paraId="73595622" w14:textId="77777777" w:rsidR="00B04724" w:rsidRDefault="00B047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3B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5A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35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24"/>
    <w:rsid w:val="000666E0"/>
    <w:rsid w:val="002510B7"/>
    <w:rsid w:val="005C130B"/>
    <w:rsid w:val="00826F5C"/>
    <w:rsid w:val="009139A6"/>
    <w:rsid w:val="009448BB"/>
    <w:rsid w:val="00A3176C"/>
    <w:rsid w:val="00AE65F8"/>
    <w:rsid w:val="00B0472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FBE69"/>
  <w15:chartTrackingRefBased/>
  <w15:docId w15:val="{3C041B94-2EDE-4CEC-9037-A19FAA03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47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2021-06-25T13:00:00Z</dcterms:created>
  <dcterms:modified xsi:type="dcterms:W3CDTF">2021-06-25T13:01:00Z</dcterms:modified>
</cp:coreProperties>
</file>